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98" w:rsidRDefault="007C7898" w:rsidP="007C7898">
      <w:pPr>
        <w:pStyle w:val="NoSpacing"/>
      </w:pPr>
      <w:r>
        <w:rPr>
          <w:u w:val="single"/>
        </w:rPr>
        <w:t>Cecily FRE (alias RAWLYN)</w:t>
      </w:r>
      <w:r>
        <w:t xml:space="preserve">       (fl.1482-3)</w:t>
      </w:r>
    </w:p>
    <w:p w:rsidR="007C7898" w:rsidRDefault="007C7898" w:rsidP="007C7898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7C7898" w:rsidRDefault="007C7898" w:rsidP="007C7898">
      <w:pPr>
        <w:pStyle w:val="NoSpacing"/>
      </w:pPr>
    </w:p>
    <w:p w:rsidR="007C7898" w:rsidRDefault="007C7898" w:rsidP="007C7898">
      <w:pPr>
        <w:pStyle w:val="NoSpacing"/>
      </w:pPr>
    </w:p>
    <w:p w:rsidR="007C7898" w:rsidRDefault="007C7898" w:rsidP="007C7898">
      <w:pPr>
        <w:pStyle w:val="NoSpacing"/>
      </w:pPr>
      <w:r>
        <w:t xml:space="preserve">         1482-3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p.186)</w:t>
      </w:r>
    </w:p>
    <w:p w:rsidR="007C7898" w:rsidRDefault="007C7898" w:rsidP="007C7898">
      <w:pPr>
        <w:pStyle w:val="NoSpacing"/>
      </w:pPr>
    </w:p>
    <w:p w:rsidR="007C7898" w:rsidRDefault="007C7898" w:rsidP="007C7898">
      <w:pPr>
        <w:pStyle w:val="NoSpacing"/>
      </w:pPr>
    </w:p>
    <w:p w:rsidR="007C7898" w:rsidRDefault="007C7898" w:rsidP="007C7898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98" w:rsidRDefault="007C7898" w:rsidP="00920DE3">
      <w:pPr>
        <w:spacing w:after="0" w:line="240" w:lineRule="auto"/>
      </w:pPr>
      <w:r>
        <w:separator/>
      </w:r>
    </w:p>
  </w:endnote>
  <w:endnote w:type="continuationSeparator" w:id="0">
    <w:p w:rsidR="007C7898" w:rsidRDefault="007C78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98" w:rsidRDefault="007C7898" w:rsidP="00920DE3">
      <w:pPr>
        <w:spacing w:after="0" w:line="240" w:lineRule="auto"/>
      </w:pPr>
      <w:r>
        <w:separator/>
      </w:r>
    </w:p>
  </w:footnote>
  <w:footnote w:type="continuationSeparator" w:id="0">
    <w:p w:rsidR="007C7898" w:rsidRDefault="007C78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898"/>
    <w:rsid w:val="00120749"/>
    <w:rsid w:val="00624CAE"/>
    <w:rsid w:val="007C789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2014-01-12T22:10:00Z</dcterms:created>
  <dcterms:modified xsi:type="dcterms:W3CDTF">2014-01-12T22:10:00Z</dcterms:modified>
</cp:coreProperties>
</file>